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AB" w:rsidRDefault="003F5FAB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10</w:t>
      </w:r>
      <w:r w:rsidRPr="00075AF9">
        <w:rPr>
          <w:rFonts w:ascii="Times New Roman" w:hAnsi="Times New Roman"/>
          <w:sz w:val="28"/>
        </w:rPr>
        <w:t xml:space="preserve"> </w:t>
      </w:r>
    </w:p>
    <w:p w:rsidR="003F5FAB" w:rsidRPr="00075AF9" w:rsidRDefault="003F5FAB" w:rsidP="00075AF9">
      <w:pPr>
        <w:pStyle w:val="NoSpacing"/>
        <w:jc w:val="right"/>
        <w:rPr>
          <w:rFonts w:ascii="Times New Roman" w:hAnsi="Times New Roman"/>
          <w:sz w:val="28"/>
        </w:rPr>
      </w:pPr>
      <w:r w:rsidRPr="00075AF9">
        <w:rPr>
          <w:rFonts w:ascii="Times New Roman" w:hAnsi="Times New Roman"/>
          <w:sz w:val="28"/>
        </w:rPr>
        <w:t xml:space="preserve">к Решению совета </w:t>
      </w:r>
    </w:p>
    <w:p w:rsidR="003F5FAB" w:rsidRDefault="003F5FAB" w:rsidP="00075AF9">
      <w:pPr>
        <w:pStyle w:val="NoSpacing"/>
        <w:jc w:val="right"/>
        <w:rPr>
          <w:rFonts w:ascii="Times New Roman" w:hAnsi="Times New Roman"/>
          <w:sz w:val="28"/>
        </w:rPr>
      </w:pPr>
      <w:r w:rsidRPr="00075AF9">
        <w:rPr>
          <w:rFonts w:ascii="Times New Roman" w:hAnsi="Times New Roman"/>
          <w:sz w:val="28"/>
        </w:rPr>
        <w:t>МО «Сокрутовский сельсовет»</w:t>
      </w:r>
    </w:p>
    <w:p w:rsidR="003F5FAB" w:rsidRPr="00CE7195" w:rsidRDefault="003F5FAB" w:rsidP="007A5C95">
      <w:pPr>
        <w:pStyle w:val="NoSpacing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CE7195">
        <w:rPr>
          <w:rFonts w:ascii="Times New Roman" w:hAnsi="Times New Roman"/>
          <w:sz w:val="28"/>
          <w:szCs w:val="28"/>
          <w:lang w:eastAsia="ru-RU"/>
        </w:rPr>
        <w:t>№ 7 от 29.03.2019</w:t>
      </w:r>
    </w:p>
    <w:p w:rsidR="003F5FAB" w:rsidRDefault="003F5FAB" w:rsidP="007A5C9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F5FAB" w:rsidRDefault="003F5FAB" w:rsidP="007A5C9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F7462">
        <w:rPr>
          <w:rFonts w:ascii="Times New Roman" w:hAnsi="Times New Roman"/>
          <w:b/>
          <w:sz w:val="28"/>
          <w:szCs w:val="28"/>
          <w:lang w:eastAsia="ru-RU"/>
        </w:rPr>
        <w:t>Программа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муниципальных гарантий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3F5FAB" w:rsidRDefault="003F5FAB" w:rsidP="007A5C95">
      <w:pPr>
        <w:pStyle w:val="NoSpacing"/>
        <w:jc w:val="center"/>
        <w:rPr>
          <w:rFonts w:ascii="Times New Roman" w:hAnsi="Times New Roman"/>
          <w:sz w:val="28"/>
        </w:rPr>
      </w:pPr>
      <w:r w:rsidRPr="008F7462">
        <w:rPr>
          <w:rFonts w:ascii="Times New Roman" w:hAnsi="Times New Roman"/>
          <w:b/>
          <w:sz w:val="28"/>
          <w:szCs w:val="28"/>
          <w:lang w:eastAsia="ru-RU"/>
        </w:rPr>
        <w:t>МО "</w:t>
      </w:r>
      <w:r>
        <w:rPr>
          <w:rFonts w:ascii="Times New Roman" w:hAnsi="Times New Roman"/>
          <w:b/>
          <w:sz w:val="28"/>
          <w:szCs w:val="28"/>
          <w:lang w:eastAsia="ru-RU"/>
        </w:rPr>
        <w:t>Сокрутовский сельсовет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>"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на 2019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3F5FAB" w:rsidRDefault="003F5FAB" w:rsidP="00075AF9">
      <w:pPr>
        <w:pStyle w:val="NoSpacing"/>
        <w:jc w:val="right"/>
        <w:rPr>
          <w:rFonts w:ascii="Times New Roman" w:hAnsi="Times New Roman"/>
          <w:sz w:val="28"/>
        </w:rPr>
      </w:pPr>
    </w:p>
    <w:tbl>
      <w:tblPr>
        <w:tblW w:w="10572" w:type="dxa"/>
        <w:tblInd w:w="-504" w:type="dxa"/>
        <w:tblLayout w:type="fixed"/>
        <w:tblLook w:val="00A0"/>
      </w:tblPr>
      <w:tblGrid>
        <w:gridCol w:w="1321"/>
        <w:gridCol w:w="1134"/>
        <w:gridCol w:w="1559"/>
        <w:gridCol w:w="1843"/>
        <w:gridCol w:w="1985"/>
        <w:gridCol w:w="1984"/>
        <w:gridCol w:w="746"/>
      </w:tblGrid>
      <w:tr w:rsidR="003F5FAB" w:rsidRPr="00114403" w:rsidTr="007A5C95">
        <w:trPr>
          <w:trHeight w:val="79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5FAB" w:rsidRPr="00114403" w:rsidTr="007A5C95">
        <w:trPr>
          <w:gridAfter w:val="1"/>
          <w:wAfter w:w="746" w:type="dxa"/>
          <w:trHeight w:val="744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3F5FAB" w:rsidRPr="00114403" w:rsidTr="007A5C95">
        <w:trPr>
          <w:gridAfter w:val="1"/>
          <w:wAfter w:w="746" w:type="dxa"/>
          <w:trHeight w:val="1517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AB" w:rsidRDefault="003F5FAB" w:rsidP="007A5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Объем бюджетных ассигнований на исполнени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гарантий </w:t>
            </w:r>
          </w:p>
          <w:p w:rsidR="003F5FAB" w:rsidRPr="008F7462" w:rsidRDefault="003F5FAB" w:rsidP="007A5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в 201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5FAB" w:rsidRPr="00114403" w:rsidTr="007A5C95">
        <w:trPr>
          <w:gridAfter w:val="1"/>
          <w:wAfter w:w="746" w:type="dxa"/>
          <w:trHeight w:val="253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FAB" w:rsidRPr="008F7462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FAB" w:rsidRPr="00583AD0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5FAB" w:rsidRPr="00583AD0" w:rsidRDefault="003F5FAB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3F5FAB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5FAB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5FAB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F5FAB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5FAB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5FAB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AB" w:rsidRPr="008F7462" w:rsidRDefault="003F5FAB" w:rsidP="002C2E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0,00000</w:t>
            </w: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F5FAB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5FAB" w:rsidRPr="00114403" w:rsidTr="007A5C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5FAB" w:rsidRPr="008F7462" w:rsidRDefault="003F5FAB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FAB" w:rsidRPr="008F7462" w:rsidRDefault="003F5FAB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F5FAB" w:rsidRPr="00EC2A21" w:rsidRDefault="003F5FAB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5FAB" w:rsidRPr="00EC2A21" w:rsidRDefault="003F5FAB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5FAB" w:rsidRPr="00EC2A21" w:rsidRDefault="003F5FAB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5FAB" w:rsidRPr="00EC2A21" w:rsidRDefault="003F5FAB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5FAB" w:rsidRPr="00EC2A21" w:rsidRDefault="003F5FAB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Верно:</w:t>
      </w:r>
    </w:p>
    <w:p w:rsidR="003F5FAB" w:rsidRPr="00EC2A21" w:rsidRDefault="003F5FAB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F5FAB" w:rsidRDefault="003F5FAB"/>
    <w:sectPr w:rsidR="003F5FA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B04"/>
    <w:rsid w:val="0002647B"/>
    <w:rsid w:val="00075AF9"/>
    <w:rsid w:val="000C617D"/>
    <w:rsid w:val="000E248F"/>
    <w:rsid w:val="00101401"/>
    <w:rsid w:val="00114403"/>
    <w:rsid w:val="00151C1E"/>
    <w:rsid w:val="001939B5"/>
    <w:rsid w:val="001B26C3"/>
    <w:rsid w:val="002A1120"/>
    <w:rsid w:val="002C2ECB"/>
    <w:rsid w:val="00345296"/>
    <w:rsid w:val="00383212"/>
    <w:rsid w:val="003F5FAB"/>
    <w:rsid w:val="003F68D4"/>
    <w:rsid w:val="004774A0"/>
    <w:rsid w:val="00583AD0"/>
    <w:rsid w:val="005F0AB7"/>
    <w:rsid w:val="00641C05"/>
    <w:rsid w:val="00655E13"/>
    <w:rsid w:val="00675EF5"/>
    <w:rsid w:val="00695FF6"/>
    <w:rsid w:val="006D0D4D"/>
    <w:rsid w:val="00751886"/>
    <w:rsid w:val="00797403"/>
    <w:rsid w:val="007A5C95"/>
    <w:rsid w:val="007B7BD1"/>
    <w:rsid w:val="0086771E"/>
    <w:rsid w:val="008E068E"/>
    <w:rsid w:val="008F7462"/>
    <w:rsid w:val="009416A7"/>
    <w:rsid w:val="00952918"/>
    <w:rsid w:val="00AE3E8B"/>
    <w:rsid w:val="00BB5BF6"/>
    <w:rsid w:val="00BB7079"/>
    <w:rsid w:val="00C40838"/>
    <w:rsid w:val="00C95DB9"/>
    <w:rsid w:val="00CD555F"/>
    <w:rsid w:val="00CE3ACE"/>
    <w:rsid w:val="00CE7195"/>
    <w:rsid w:val="00CF73A4"/>
    <w:rsid w:val="00E05B04"/>
    <w:rsid w:val="00E528A9"/>
    <w:rsid w:val="00E65A85"/>
    <w:rsid w:val="00EC2A21"/>
    <w:rsid w:val="00F23234"/>
    <w:rsid w:val="00F8335C"/>
    <w:rsid w:val="00FC4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75AF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111</Words>
  <Characters>637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14</cp:revision>
  <cp:lastPrinted>2015-11-13T08:19:00Z</cp:lastPrinted>
  <dcterms:created xsi:type="dcterms:W3CDTF">2015-11-17T11:48:00Z</dcterms:created>
  <dcterms:modified xsi:type="dcterms:W3CDTF">2019-05-27T05:35:00Z</dcterms:modified>
</cp:coreProperties>
</file>